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21E" w:rsidRDefault="009D621E" w:rsidP="009D621E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William BURTON</w:t>
      </w:r>
      <w:r>
        <w:rPr>
          <w:rFonts w:ascii="Marker Felt"/>
          <w:sz w:val="24"/>
          <w:szCs w:val="24"/>
        </w:rPr>
        <w:t xml:space="preserve">      (fl.1448)</w:t>
      </w:r>
    </w:p>
    <w:p w:rsidR="009D621E" w:rsidRDefault="009D621E" w:rsidP="009D621E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Glover.</w:t>
      </w:r>
    </w:p>
    <w:p w:rsidR="009D621E" w:rsidRDefault="009D621E" w:rsidP="009D621E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D621E" w:rsidRDefault="009D621E" w:rsidP="009D621E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D621E" w:rsidRDefault="009D621E" w:rsidP="009D621E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p.168)</w:t>
      </w:r>
    </w:p>
    <w:p w:rsidR="009D621E" w:rsidRDefault="009D621E" w:rsidP="009D621E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D621E" w:rsidRDefault="009D621E" w:rsidP="009D621E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9D621E" w:rsidRDefault="009D621E" w:rsidP="009D621E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18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21E" w:rsidRDefault="009D621E" w:rsidP="00920DE3">
      <w:pPr>
        <w:spacing w:after="0" w:line="240" w:lineRule="auto"/>
      </w:pPr>
      <w:r>
        <w:separator/>
      </w:r>
    </w:p>
  </w:endnote>
  <w:endnote w:type="continuationSeparator" w:id="0">
    <w:p w:rsidR="009D621E" w:rsidRDefault="009D62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21E" w:rsidRDefault="009D621E" w:rsidP="00920DE3">
      <w:pPr>
        <w:spacing w:after="0" w:line="240" w:lineRule="auto"/>
      </w:pPr>
      <w:r>
        <w:separator/>
      </w:r>
    </w:p>
  </w:footnote>
  <w:footnote w:type="continuationSeparator" w:id="0">
    <w:p w:rsidR="009D621E" w:rsidRDefault="009D62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1E"/>
    <w:rsid w:val="00120749"/>
    <w:rsid w:val="00624CAE"/>
    <w:rsid w:val="00920DE3"/>
    <w:rsid w:val="009D621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D62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9D621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2014-01-23T21:36:00Z</dcterms:created>
  <dcterms:modified xsi:type="dcterms:W3CDTF">2014-01-23T21:37:00Z</dcterms:modified>
</cp:coreProperties>
</file>